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E32EA" w14:textId="6FBEFAFE" w:rsidR="00B742CE" w:rsidRDefault="00B742CE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01EF0699" w14:textId="249ADE48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276F0AE" w14:textId="77777777" w:rsidR="008D2826" w:rsidRPr="00024F67" w:rsidRDefault="008D2826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C044A" w14:textId="77777777" w:rsidR="009C1295" w:rsidRDefault="009C1295" w:rsidP="00BB5C4F">
      <w:r>
        <w:separator/>
      </w:r>
    </w:p>
  </w:endnote>
  <w:endnote w:type="continuationSeparator" w:id="0">
    <w:p w14:paraId="35799AB9" w14:textId="77777777" w:rsidR="009C1295" w:rsidRDefault="009C1295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B980B" w14:textId="77777777" w:rsidR="009C1295" w:rsidRDefault="009C1295" w:rsidP="00BB5C4F">
      <w:r>
        <w:separator/>
      </w:r>
    </w:p>
  </w:footnote>
  <w:footnote w:type="continuationSeparator" w:id="0">
    <w:p w14:paraId="1D41DAAF" w14:textId="77777777" w:rsidR="009C1295" w:rsidRDefault="009C1295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53381" w14:textId="77777777" w:rsidR="008D2826" w:rsidRDefault="008D2826" w:rsidP="008D2826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Cs w:val="21"/>
      </w:rPr>
    </w:pPr>
    <w:r>
      <w:rPr>
        <w:rFonts w:asciiTheme="minorHAnsi" w:hAnsiTheme="minorHAnsi" w:cstheme="minorHAnsi"/>
        <w:color w:val="006A8E"/>
        <w:szCs w:val="21"/>
      </w:rPr>
      <w:t>OBČINA MOZIRJE</w:t>
    </w:r>
  </w:p>
  <w:p w14:paraId="2195B1CF" w14:textId="77777777" w:rsidR="008D2826" w:rsidRDefault="008D2826" w:rsidP="008D2826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Cs w:val="21"/>
      </w:rPr>
    </w:pPr>
    <w:r>
      <w:rPr>
        <w:rFonts w:asciiTheme="minorHAnsi" w:hAnsiTheme="minorHAnsi" w:cstheme="minorHAnsi"/>
        <w:color w:val="006A8E"/>
        <w:szCs w:val="21"/>
      </w:rPr>
      <w:t>Šmihelska cesta 2</w:t>
    </w:r>
  </w:p>
  <w:p w14:paraId="4B5F8B70" w14:textId="06D312CB" w:rsidR="006B67EC" w:rsidRPr="00D532AD" w:rsidRDefault="008D2826" w:rsidP="008D2826">
    <w:pPr>
      <w:pStyle w:val="Header"/>
      <w:jc w:val="center"/>
    </w:pPr>
    <w:r>
      <w:rPr>
        <w:rFonts w:asciiTheme="minorHAnsi" w:hAnsiTheme="minorHAnsi" w:cstheme="minorHAnsi"/>
        <w:color w:val="006A8E"/>
        <w:szCs w:val="21"/>
      </w:rPr>
      <w:t>3330 Mozirje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12E89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4020B"/>
    <w:rsid w:val="00461B90"/>
    <w:rsid w:val="004B45F9"/>
    <w:rsid w:val="004D4EC4"/>
    <w:rsid w:val="004F7AF3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D2826"/>
    <w:rsid w:val="008F740B"/>
    <w:rsid w:val="00905858"/>
    <w:rsid w:val="009071D7"/>
    <w:rsid w:val="00960F90"/>
    <w:rsid w:val="00962BBF"/>
    <w:rsid w:val="00976774"/>
    <w:rsid w:val="009956F4"/>
    <w:rsid w:val="009C0E08"/>
    <w:rsid w:val="009C1295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742CE"/>
    <w:rsid w:val="00BB5C4F"/>
    <w:rsid w:val="00BB60C3"/>
    <w:rsid w:val="00BE2DAB"/>
    <w:rsid w:val="00C17D5B"/>
    <w:rsid w:val="00C71C7C"/>
    <w:rsid w:val="00C81B9A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532AD"/>
    <w:rsid w:val="00D554AE"/>
    <w:rsid w:val="00D57953"/>
    <w:rsid w:val="00D72DCE"/>
    <w:rsid w:val="00D76383"/>
    <w:rsid w:val="00D8716F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756D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2024-08-01T08:06:00Z</dcterms:modified>
  <cp:contentStatus/>
</cp:coreProperties>
</file>